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E75" w:rsidRDefault="00724278" w:rsidP="00373E75">
      <w:r w:rsidRPr="00724278">
        <w:rPr>
          <w:noProof/>
          <w:lang w:val="hr-HR" w:eastAsia="hr-HR"/>
        </w:rPr>
        <w:pict>
          <v:group id="_x0000_s1038" style="position:absolute;margin-left:-8.15pt;margin-top:-46.6pt;width:459pt;height:101.4pt;z-index:251658240" coordorigin="1360,81" coordsize="9180,202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2640;top:1266;width:6625;height:843;mso-position-horizontal-relative:margin;mso-position-vertical-relative:margin" o:allowincell="f" filled="f" stroked="f" strokecolor="white">
              <v:textbox style="mso-next-textbox:#_x0000_s1039">
                <w:txbxContent>
                  <w:p w:rsidR="00840D6D" w:rsidRPr="00F91E97" w:rsidRDefault="00840D6D" w:rsidP="00840D6D">
                    <w:pPr>
                      <w:rPr>
                        <w:b/>
                        <w:sz w:val="2"/>
                        <w:lang w:val="sr-Latn-CS"/>
                      </w:rPr>
                    </w:pPr>
                  </w:p>
                  <w:p w:rsidR="00840D6D" w:rsidRPr="000C0AA0" w:rsidRDefault="00840D6D" w:rsidP="00840D6D">
                    <w:pPr>
                      <w:jc w:val="center"/>
                      <w:rPr>
                        <w:b/>
                        <w:bCs/>
                        <w:szCs w:val="28"/>
                        <w:lang w:val="sr-Cyrl-BA"/>
                      </w:rPr>
                    </w:pPr>
                    <w:r w:rsidRPr="00F91E97">
                      <w:rPr>
                        <w:rFonts w:ascii="Cir Times" w:hAnsi="Cir Times"/>
                        <w:lang w:val="ru-RU"/>
                      </w:rPr>
                      <w:t xml:space="preserve">  </w:t>
                    </w:r>
                    <w:r w:rsidRPr="000C0AA0">
                      <w:rPr>
                        <w:b/>
                        <w:bCs/>
                        <w:szCs w:val="28"/>
                        <w:lang w:val="sr-Cyrl-BA"/>
                      </w:rPr>
                      <w:t>ЖЕЉЕЗНИЦЕ РЕПУБЛИКЕ СРПСКЕ А.Д.</w:t>
                    </w:r>
                  </w:p>
                  <w:p w:rsidR="00840D6D" w:rsidRPr="000C0AA0" w:rsidRDefault="00840D6D" w:rsidP="00840D6D">
                    <w:pPr>
                      <w:jc w:val="center"/>
                      <w:rPr>
                        <w:b/>
                        <w:bCs/>
                        <w:sz w:val="22"/>
                        <w:lang w:val="sr-Cyrl-BA"/>
                      </w:rPr>
                    </w:pPr>
                    <w:r w:rsidRPr="000C0AA0">
                      <w:rPr>
                        <w:b/>
                        <w:bCs/>
                        <w:sz w:val="22"/>
                        <w:lang w:val="sr-Cyrl-BA"/>
                      </w:rPr>
                      <w:t>Д О Б О Ј</w:t>
                    </w:r>
                  </w:p>
                  <w:p w:rsidR="00840D6D" w:rsidRPr="000C0AA0" w:rsidRDefault="00840D6D" w:rsidP="00840D6D">
                    <w:pPr>
                      <w:pStyle w:val="NoSpacing"/>
                      <w:rPr>
                        <w:sz w:val="22"/>
                        <w:lang w:val="sr-Latn-CS"/>
                      </w:rPr>
                    </w:pPr>
                  </w:p>
                </w:txbxContent>
              </v:textbox>
            </v:shape>
            <v:line id="_x0000_s1040" style="position:absolute;flip:x y;mso-position-horizontal-relative:margin;mso-position-vertical-relative:margin" from="1360,1911" to="10540,1911" strokecolor="#4538f0" strokeweight="1.5pt"/>
            <v:group id="_x0000_s1041" style="position:absolute;left:4798;top:81;width:2327;height:1320;mso-position-horizontal-relative:margin;mso-position-vertical-relative:margin" coordorigin="1584,904" coordsize="1875,121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42" type="#_x0000_t75" style="position:absolute;left:1584;top:904;width:1875;height:1215">
                <v:imagedata r:id="rId8" o:title="msotw9_temp0" blacklevel="3932f"/>
              </v:shape>
              <v:shape id="_x0000_s1043" type="#_x0000_t202" style="position:absolute;left:2117;top:1338;width:802;height:394" filled="f" stroked="f">
                <v:textbox style="mso-next-textbox:#_x0000_s1043">
                  <w:txbxContent>
                    <w:p w:rsidR="00840D6D" w:rsidRPr="00EA7F78" w:rsidRDefault="00840D6D" w:rsidP="00840D6D">
                      <w:pPr>
                        <w:jc w:val="center"/>
                        <w:rPr>
                          <w:b/>
                          <w:bCs/>
                          <w:color w:val="FFFFFF"/>
                          <w:sz w:val="20"/>
                          <w:szCs w:val="16"/>
                        </w:rPr>
                      </w:pPr>
                      <w:r w:rsidRPr="00EA7F78"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  <w:t>ЖРС</w:t>
                      </w:r>
                    </w:p>
                  </w:txbxContent>
                </v:textbox>
              </v:shape>
            </v:group>
          </v:group>
        </w:pict>
      </w:r>
    </w:p>
    <w:p w:rsidR="00373E75" w:rsidRPr="00B07AE0" w:rsidRDefault="00724278" w:rsidP="00373E75">
      <w:r>
        <w:rPr>
          <w:noProof/>
        </w:rPr>
        <w:pict>
          <v:shape id="_x0000_s1030" type="#_x0000_t202" style="position:absolute;margin-left:6pt;margin-top:4.2pt;width:6in;height:36pt;z-index:251657216" filled="f" stroked="f">
            <v:textbox style="mso-next-textbox:#_x0000_s1030">
              <w:txbxContent>
                <w:p w:rsidR="00373E75" w:rsidRPr="00840D6D" w:rsidRDefault="00373E75" w:rsidP="00840D6D"/>
              </w:txbxContent>
            </v:textbox>
          </v:shape>
        </w:pict>
      </w:r>
    </w:p>
    <w:p w:rsidR="00373E75" w:rsidRPr="00B07AE0" w:rsidRDefault="00373E75" w:rsidP="00373E75"/>
    <w:p w:rsidR="00373E75" w:rsidRPr="00F0244E" w:rsidRDefault="00373E75" w:rsidP="00373E75">
      <w:pPr>
        <w:rPr>
          <w:lang w:val="sr-Cyrl-BA"/>
        </w:rPr>
      </w:pPr>
    </w:p>
    <w:p w:rsidR="00840D6D" w:rsidRPr="00742129" w:rsidRDefault="00840D6D" w:rsidP="00840D6D">
      <w:r>
        <w:rPr>
          <w:lang w:val="sr-Cyrl-BA"/>
        </w:rPr>
        <w:t>Број</w:t>
      </w:r>
      <w:r>
        <w:rPr>
          <w:lang w:val="sr-Latn-BA"/>
        </w:rPr>
        <w:t>:</w:t>
      </w:r>
      <w:r w:rsidRPr="00E17901">
        <w:rPr>
          <w:lang w:val="sr-Latn-CS"/>
        </w:rPr>
        <w:t xml:space="preserve"> </w:t>
      </w:r>
      <w:r w:rsidR="004750A0">
        <w:rPr>
          <w:lang w:val="sr-Latn-CS"/>
        </w:rPr>
        <w:t>V.3-</w:t>
      </w:r>
      <w:r w:rsidR="00336315">
        <w:rPr>
          <w:lang w:val="sr-Latn-CS"/>
        </w:rPr>
        <w:t>1</w:t>
      </w:r>
      <w:r w:rsidR="00B50515">
        <w:rPr>
          <w:lang w:val="sr-Latn-CS"/>
        </w:rPr>
        <w:t>1</w:t>
      </w:r>
      <w:r w:rsidR="0034548B">
        <w:rPr>
          <w:lang w:val="sr-Latn-CS"/>
        </w:rPr>
        <w:t>.</w:t>
      </w:r>
      <w:r>
        <w:t>инт/1</w:t>
      </w:r>
      <w:r w:rsidR="00D718D9">
        <w:t>9</w:t>
      </w:r>
    </w:p>
    <w:p w:rsidR="00840D6D" w:rsidRPr="00645153" w:rsidRDefault="0019035F" w:rsidP="00840D6D">
      <w:pPr>
        <w:rPr>
          <w:lang w:val="sr-Cyrl-BA"/>
        </w:rPr>
      </w:pPr>
      <w:r>
        <w:rPr>
          <w:lang w:val="sr-Cyrl-BA"/>
        </w:rPr>
        <w:t>Датум:</w:t>
      </w:r>
      <w:r>
        <w:t xml:space="preserve"> </w:t>
      </w:r>
      <w:r w:rsidR="00342196">
        <w:rPr>
          <w:lang/>
        </w:rPr>
        <w:t>24</w:t>
      </w:r>
      <w:r w:rsidR="00B50515">
        <w:t>.04</w:t>
      </w:r>
      <w:r w:rsidR="00D718D9">
        <w:t>.2019</w:t>
      </w:r>
      <w:r w:rsidR="00840D6D" w:rsidRPr="003460EA">
        <w:rPr>
          <w:lang w:val="sr-Latn-BA"/>
        </w:rPr>
        <w:t xml:space="preserve">. </w:t>
      </w:r>
      <w:r w:rsidR="00742129">
        <w:rPr>
          <w:lang w:val="sr-Cyrl-BA"/>
        </w:rPr>
        <w:t>године</w:t>
      </w:r>
    </w:p>
    <w:p w:rsidR="00840D6D" w:rsidRPr="00742129" w:rsidRDefault="00840D6D" w:rsidP="00840D6D"/>
    <w:p w:rsidR="00840D6D" w:rsidRDefault="00840D6D" w:rsidP="00840D6D">
      <w:pPr>
        <w:rPr>
          <w:lang w:val="sr-Cyrl-BA"/>
        </w:rPr>
      </w:pPr>
    </w:p>
    <w:p w:rsidR="00840D6D" w:rsidRPr="00D962CC" w:rsidRDefault="00840D6D" w:rsidP="00840D6D">
      <w:pPr>
        <w:rPr>
          <w:lang w:val="sr-Cyrl-BA"/>
        </w:rPr>
      </w:pPr>
    </w:p>
    <w:p w:rsidR="00840D6D" w:rsidRPr="00745BA4" w:rsidRDefault="00440D94" w:rsidP="00840D6D">
      <w:pPr>
        <w:ind w:left="4320" w:firstLine="720"/>
        <w:rPr>
          <w:i/>
        </w:rPr>
      </w:pPr>
      <w:r>
        <w:rPr>
          <w:i/>
        </w:rPr>
        <w:t xml:space="preserve">                           </w:t>
      </w:r>
      <w:r w:rsidR="00840D6D" w:rsidRPr="00745BA4">
        <w:rPr>
          <w:i/>
        </w:rPr>
        <w:t>УПРАВА ДРУШТВА</w:t>
      </w:r>
    </w:p>
    <w:p w:rsidR="00840D6D" w:rsidRPr="009264C2" w:rsidRDefault="00840D6D" w:rsidP="00840D6D">
      <w:pPr>
        <w:jc w:val="right"/>
        <w:rPr>
          <w:i/>
          <w:lang w:val="sr-Latn-BA"/>
        </w:rPr>
      </w:pPr>
    </w:p>
    <w:p w:rsidR="00840D6D" w:rsidRDefault="00840D6D" w:rsidP="00840D6D">
      <w:pPr>
        <w:rPr>
          <w:lang w:val="sr-Cyrl-BA"/>
        </w:rPr>
      </w:pPr>
    </w:p>
    <w:p w:rsidR="00840D6D" w:rsidRDefault="00840D6D" w:rsidP="00840D6D">
      <w:pPr>
        <w:rPr>
          <w:lang w:val="sr-Cyrl-BA"/>
        </w:rPr>
      </w:pPr>
    </w:p>
    <w:p w:rsidR="009149E7" w:rsidRPr="00DB2976" w:rsidRDefault="009149E7" w:rsidP="009149E7">
      <w:pPr>
        <w:rPr>
          <w:b/>
          <w:i/>
          <w:sz w:val="20"/>
          <w:szCs w:val="20"/>
          <w:lang w:val="sr-Latn-CS"/>
        </w:rPr>
      </w:pPr>
      <w:r>
        <w:rPr>
          <w:lang w:val="sr-Cyrl-BA"/>
        </w:rPr>
        <w:t>ПРЕДМЕТ: О</w:t>
      </w:r>
      <w:r w:rsidRPr="009149E7">
        <w:rPr>
          <w:lang w:val="sr-Cyrl-BA"/>
        </w:rPr>
        <w:t>длука о</w:t>
      </w:r>
      <w:r w:rsidRPr="009149E7">
        <w:rPr>
          <w:lang w:val="sr-Cyrl-CS"/>
        </w:rPr>
        <w:t xml:space="preserve"> </w:t>
      </w:r>
      <w:r w:rsidRPr="009149E7">
        <w:rPr>
          <w:lang w:val="sr-Cyrl-BA"/>
        </w:rPr>
        <w:t>расподјели добит</w:t>
      </w:r>
      <w:r w:rsidR="00A82124">
        <w:rPr>
          <w:lang w:val="sr-Cyrl-BA"/>
        </w:rPr>
        <w:t>ка</w:t>
      </w:r>
      <w:r w:rsidRPr="009149E7">
        <w:rPr>
          <w:lang w:val="sr-Cyrl-CS"/>
        </w:rPr>
        <w:t xml:space="preserve"> у 201</w:t>
      </w:r>
      <w:r w:rsidR="00A82124">
        <w:rPr>
          <w:lang w:val="sr-Cyrl-CS"/>
        </w:rPr>
        <w:t>8</w:t>
      </w:r>
      <w:r w:rsidRPr="009149E7">
        <w:rPr>
          <w:lang w:val="sr-Cyrl-CS"/>
        </w:rPr>
        <w:t>. години</w:t>
      </w:r>
    </w:p>
    <w:p w:rsidR="00840D6D" w:rsidRPr="009149E7" w:rsidRDefault="00840D6D" w:rsidP="00840D6D">
      <w:pPr>
        <w:rPr>
          <w:lang w:val="sr-Latn-BA"/>
        </w:rPr>
      </w:pPr>
    </w:p>
    <w:p w:rsidR="00840D6D" w:rsidRDefault="00840D6D" w:rsidP="00840D6D">
      <w:pPr>
        <w:rPr>
          <w:lang w:val="sr-Cyrl-BA"/>
        </w:rPr>
      </w:pPr>
    </w:p>
    <w:p w:rsidR="00840D6D" w:rsidRDefault="00840D6D" w:rsidP="00840D6D">
      <w:pPr>
        <w:rPr>
          <w:lang w:val="sr-Cyrl-BA"/>
        </w:rPr>
      </w:pPr>
    </w:p>
    <w:p w:rsidR="00840D6D" w:rsidRDefault="00840D6D" w:rsidP="00051AB1">
      <w:pPr>
        <w:jc w:val="both"/>
        <w:rPr>
          <w:lang w:val="hr-HR"/>
        </w:rPr>
      </w:pPr>
      <w:r>
        <w:rPr>
          <w:lang w:val="hr-HR"/>
        </w:rPr>
        <w:t>Поштовани,</w:t>
      </w:r>
    </w:p>
    <w:p w:rsidR="00840D6D" w:rsidRPr="009264C2" w:rsidRDefault="00840D6D" w:rsidP="00051AB1">
      <w:pPr>
        <w:jc w:val="both"/>
        <w:rPr>
          <w:lang w:val="sr-Cyrl-CS"/>
        </w:rPr>
      </w:pPr>
    </w:p>
    <w:p w:rsidR="00840D6D" w:rsidRPr="009149E7" w:rsidRDefault="00840D6D" w:rsidP="00051AB1">
      <w:pPr>
        <w:spacing w:line="360" w:lineRule="auto"/>
        <w:jc w:val="both"/>
        <w:rPr>
          <w:lang w:val="sr-Latn-BA"/>
        </w:rPr>
      </w:pPr>
      <w:r>
        <w:rPr>
          <w:lang w:val="hr-HR"/>
        </w:rPr>
        <w:t>У</w:t>
      </w:r>
      <w:r w:rsidR="00A60CF6">
        <w:t xml:space="preserve"> прилогу </w:t>
      </w:r>
      <w:r w:rsidR="00A60CF6">
        <w:rPr>
          <w:lang w:val="sr-Cyrl-BA"/>
        </w:rPr>
        <w:t>в</w:t>
      </w:r>
      <w:r>
        <w:t>ам упућујемо на усвајање</w:t>
      </w:r>
      <w:r w:rsidR="009149E7">
        <w:rPr>
          <w:lang w:val="sr-Cyrl-BA"/>
        </w:rPr>
        <w:t xml:space="preserve"> Приједлог Одлуке о </w:t>
      </w:r>
      <w:r w:rsidR="009149E7" w:rsidRPr="009149E7">
        <w:rPr>
          <w:lang w:val="sr-Cyrl-BA"/>
        </w:rPr>
        <w:t>расподјели добит</w:t>
      </w:r>
      <w:r w:rsidR="00A82124">
        <w:rPr>
          <w:lang w:val="sr-Cyrl-BA"/>
        </w:rPr>
        <w:t>ка</w:t>
      </w:r>
      <w:r w:rsidR="00A82124">
        <w:rPr>
          <w:lang w:val="sr-Cyrl-CS"/>
        </w:rPr>
        <w:t xml:space="preserve"> у                 </w:t>
      </w:r>
      <w:r w:rsidR="009149E7" w:rsidRPr="009149E7">
        <w:rPr>
          <w:lang w:val="sr-Cyrl-CS"/>
        </w:rPr>
        <w:t xml:space="preserve"> 201</w:t>
      </w:r>
      <w:r w:rsidR="00A82124">
        <w:rPr>
          <w:lang w:val="sr-Cyrl-BA"/>
        </w:rPr>
        <w:t>8</w:t>
      </w:r>
      <w:r w:rsidR="009149E7" w:rsidRPr="009149E7">
        <w:rPr>
          <w:lang w:val="sr-Cyrl-CS"/>
        </w:rPr>
        <w:t xml:space="preserve">. </w:t>
      </w:r>
      <w:r w:rsidR="00A82124">
        <w:rPr>
          <w:lang w:val="sr-Cyrl-CS"/>
        </w:rPr>
        <w:t>г</w:t>
      </w:r>
      <w:r w:rsidR="009149E7" w:rsidRPr="009149E7">
        <w:rPr>
          <w:lang w:val="sr-Cyrl-CS"/>
        </w:rPr>
        <w:t>одини</w:t>
      </w:r>
      <w:r w:rsidR="00A82124">
        <w:rPr>
          <w:lang w:val="sr-Cyrl-CS"/>
        </w:rPr>
        <w:t>.</w:t>
      </w:r>
    </w:p>
    <w:p w:rsidR="00840D6D" w:rsidRDefault="00840D6D" w:rsidP="00051AB1">
      <w:pPr>
        <w:spacing w:line="360" w:lineRule="auto"/>
        <w:ind w:firstLine="720"/>
        <w:jc w:val="both"/>
        <w:rPr>
          <w:lang w:val="sr-Cyrl-BA"/>
        </w:rPr>
      </w:pPr>
    </w:p>
    <w:p w:rsidR="00840D6D" w:rsidRPr="00E17901" w:rsidRDefault="00840D6D" w:rsidP="00051AB1">
      <w:pPr>
        <w:spacing w:line="360" w:lineRule="auto"/>
        <w:jc w:val="both"/>
        <w:rPr>
          <w:lang w:val="sr-Cyrl-BA"/>
        </w:rPr>
      </w:pPr>
      <w:r>
        <w:rPr>
          <w:lang w:val="sr-Cyrl-BA"/>
        </w:rPr>
        <w:t>С поштовањем,</w:t>
      </w:r>
    </w:p>
    <w:p w:rsidR="00840D6D" w:rsidRDefault="00840D6D" w:rsidP="00840D6D">
      <w:pPr>
        <w:spacing w:line="360" w:lineRule="auto"/>
        <w:ind w:firstLine="720"/>
      </w:pPr>
    </w:p>
    <w:p w:rsidR="00840D6D" w:rsidRDefault="00840D6D" w:rsidP="00840D6D">
      <w:pPr>
        <w:spacing w:line="360" w:lineRule="auto"/>
        <w:rPr>
          <w:i/>
        </w:rPr>
      </w:pPr>
    </w:p>
    <w:p w:rsidR="00E02EA4" w:rsidRDefault="00E02EA4" w:rsidP="00840D6D">
      <w:pPr>
        <w:spacing w:line="360" w:lineRule="auto"/>
        <w:rPr>
          <w:i/>
        </w:rPr>
      </w:pPr>
    </w:p>
    <w:p w:rsidR="00E02EA4" w:rsidRPr="00745BA4" w:rsidRDefault="00E02EA4" w:rsidP="00840D6D">
      <w:pPr>
        <w:spacing w:line="360" w:lineRule="auto"/>
        <w:rPr>
          <w:i/>
        </w:rPr>
      </w:pPr>
    </w:p>
    <w:p w:rsidR="00840D6D" w:rsidRPr="0024366C" w:rsidRDefault="00742129" w:rsidP="00742129">
      <w:pPr>
        <w:spacing w:line="360" w:lineRule="auto"/>
        <w:ind w:left="5040"/>
        <w:jc w:val="center"/>
        <w:rPr>
          <w:i/>
        </w:rPr>
      </w:pPr>
      <w:r w:rsidRPr="0024366C">
        <w:rPr>
          <w:i/>
          <w:lang w:val="sr-Cyrl-BA"/>
        </w:rPr>
        <w:t>ПОМОЋНИК ГЕНЕРАЛНОГ ДИРЕКТОРА ЗА ЕКОНОМСКЕ ПОСЛОВЕ</w:t>
      </w:r>
    </w:p>
    <w:p w:rsidR="00840D6D" w:rsidRPr="00742129" w:rsidRDefault="00840D6D" w:rsidP="00840D6D">
      <w:pPr>
        <w:ind w:firstLine="720"/>
        <w:rPr>
          <w:i/>
        </w:rPr>
      </w:pPr>
      <w:r w:rsidRPr="00745BA4">
        <w:rPr>
          <w:i/>
          <w:lang w:val="sr-Cyrl-BA"/>
        </w:rPr>
        <w:tab/>
      </w:r>
      <w:r w:rsidRPr="00745BA4">
        <w:rPr>
          <w:i/>
          <w:lang w:val="sr-Cyrl-BA"/>
        </w:rPr>
        <w:tab/>
      </w:r>
      <w:r w:rsidRPr="00745BA4">
        <w:rPr>
          <w:i/>
          <w:lang w:val="sr-Cyrl-BA"/>
        </w:rPr>
        <w:tab/>
      </w:r>
      <w:r w:rsidRPr="00745BA4">
        <w:rPr>
          <w:i/>
          <w:lang w:val="sr-Cyrl-BA"/>
        </w:rPr>
        <w:tab/>
      </w:r>
      <w:r w:rsidRPr="00745BA4">
        <w:rPr>
          <w:i/>
          <w:lang w:val="sr-Cyrl-BA"/>
        </w:rPr>
        <w:tab/>
      </w:r>
      <w:r w:rsidRPr="00745BA4">
        <w:rPr>
          <w:i/>
          <w:lang w:val="sr-Cyrl-BA"/>
        </w:rPr>
        <w:tab/>
      </w:r>
      <w:r w:rsidRPr="00745BA4">
        <w:rPr>
          <w:i/>
        </w:rPr>
        <w:t xml:space="preserve">   ___________________________</w:t>
      </w:r>
      <w:r w:rsidR="00742129">
        <w:rPr>
          <w:i/>
        </w:rPr>
        <w:t>____</w:t>
      </w:r>
    </w:p>
    <w:p w:rsidR="00840D6D" w:rsidRPr="00745BA4" w:rsidRDefault="00840D6D" w:rsidP="00840D6D">
      <w:pPr>
        <w:ind w:firstLine="720"/>
        <w:rPr>
          <w:i/>
        </w:rPr>
      </w:pPr>
      <w:r w:rsidRPr="00745BA4">
        <w:rPr>
          <w:i/>
        </w:rPr>
        <w:t xml:space="preserve">                                                             </w:t>
      </w:r>
      <w:r w:rsidRPr="00745BA4">
        <w:rPr>
          <w:i/>
          <w:lang w:val="sr-Cyrl-BA"/>
        </w:rPr>
        <w:t xml:space="preserve">   </w:t>
      </w:r>
      <w:r w:rsidRPr="00745BA4">
        <w:rPr>
          <w:i/>
        </w:rPr>
        <w:t xml:space="preserve">             </w:t>
      </w:r>
      <w:r w:rsidRPr="00745BA4">
        <w:rPr>
          <w:i/>
          <w:lang w:val="sr-Cyrl-BA"/>
        </w:rPr>
        <w:t xml:space="preserve"> </w:t>
      </w:r>
      <w:r w:rsidR="00742129">
        <w:rPr>
          <w:i/>
          <w:lang w:val="sr-Cyrl-BA"/>
        </w:rPr>
        <w:t xml:space="preserve">  </w:t>
      </w:r>
      <w:r w:rsidR="00742129">
        <w:rPr>
          <w:i/>
        </w:rPr>
        <w:t>Слободан Кауриновић</w:t>
      </w:r>
      <w:r w:rsidR="006226BF">
        <w:rPr>
          <w:i/>
        </w:rPr>
        <w:t>,</w:t>
      </w:r>
      <w:r w:rsidRPr="00745BA4">
        <w:rPr>
          <w:i/>
        </w:rPr>
        <w:t xml:space="preserve"> дипл.ек.</w:t>
      </w:r>
    </w:p>
    <w:p w:rsidR="00840D6D" w:rsidRDefault="00840D6D" w:rsidP="00840D6D">
      <w:pPr>
        <w:rPr>
          <w:lang w:val="bs-Cyrl-BA"/>
        </w:rPr>
      </w:pPr>
    </w:p>
    <w:p w:rsidR="00840D6D" w:rsidRPr="00140C07" w:rsidRDefault="00840D6D" w:rsidP="00840D6D">
      <w:pPr>
        <w:rPr>
          <w:i/>
          <w:sz w:val="18"/>
          <w:szCs w:val="18"/>
          <w:lang w:val="bs-Cyrl-BA"/>
        </w:rPr>
      </w:pPr>
      <w:r w:rsidRPr="00140C07">
        <w:rPr>
          <w:i/>
          <w:sz w:val="18"/>
          <w:szCs w:val="18"/>
          <w:lang w:val="bs-Cyrl-BA"/>
        </w:rPr>
        <w:t xml:space="preserve">Прилог: </w:t>
      </w:r>
    </w:p>
    <w:p w:rsidR="00840D6D" w:rsidRPr="00992D81" w:rsidRDefault="00840D6D" w:rsidP="00840D6D">
      <w:pPr>
        <w:numPr>
          <w:ilvl w:val="0"/>
          <w:numId w:val="3"/>
        </w:numPr>
        <w:rPr>
          <w:i/>
          <w:sz w:val="18"/>
          <w:szCs w:val="18"/>
          <w:lang w:val="bs-Cyrl-BA"/>
        </w:rPr>
      </w:pPr>
      <w:r w:rsidRPr="00992D81">
        <w:rPr>
          <w:i/>
          <w:sz w:val="18"/>
          <w:szCs w:val="18"/>
        </w:rPr>
        <w:t>као у тексту</w:t>
      </w:r>
    </w:p>
    <w:p w:rsidR="00840D6D" w:rsidRPr="00140C07" w:rsidRDefault="00840D6D" w:rsidP="00840D6D">
      <w:pPr>
        <w:ind w:left="360"/>
        <w:rPr>
          <w:i/>
          <w:sz w:val="18"/>
          <w:szCs w:val="18"/>
          <w:lang w:val="bs-Cyrl-BA"/>
        </w:rPr>
      </w:pPr>
      <w:r w:rsidRPr="00140C07">
        <w:rPr>
          <w:i/>
          <w:sz w:val="18"/>
          <w:szCs w:val="18"/>
          <w:lang w:val="bs-Cyrl-BA"/>
        </w:rPr>
        <w:t xml:space="preserve">  </w:t>
      </w:r>
    </w:p>
    <w:p w:rsidR="00840D6D" w:rsidRDefault="00840D6D" w:rsidP="00840D6D">
      <w:pPr>
        <w:rPr>
          <w:i/>
          <w:sz w:val="18"/>
          <w:szCs w:val="18"/>
          <w:lang w:val="bs-Cyrl-BA"/>
        </w:rPr>
      </w:pPr>
    </w:p>
    <w:p w:rsidR="00840D6D" w:rsidRPr="00140C07" w:rsidRDefault="00840D6D" w:rsidP="00840D6D">
      <w:pPr>
        <w:rPr>
          <w:i/>
          <w:sz w:val="18"/>
          <w:szCs w:val="18"/>
          <w:lang w:val="bs-Cyrl-BA"/>
        </w:rPr>
      </w:pPr>
      <w:r w:rsidRPr="00140C07">
        <w:rPr>
          <w:i/>
          <w:sz w:val="18"/>
          <w:szCs w:val="18"/>
          <w:lang w:val="bs-Cyrl-BA"/>
        </w:rPr>
        <w:t>Достављено:</w:t>
      </w:r>
    </w:p>
    <w:p w:rsidR="00840D6D" w:rsidRPr="00140C07" w:rsidRDefault="00840D6D" w:rsidP="00840D6D">
      <w:pPr>
        <w:numPr>
          <w:ilvl w:val="0"/>
          <w:numId w:val="3"/>
        </w:numPr>
        <w:rPr>
          <w:i/>
          <w:sz w:val="18"/>
          <w:szCs w:val="18"/>
          <w:lang w:val="bs-Cyrl-BA"/>
        </w:rPr>
      </w:pPr>
      <w:r>
        <w:rPr>
          <w:i/>
          <w:sz w:val="18"/>
          <w:szCs w:val="18"/>
          <w:lang w:val="bs-Cyrl-BA"/>
        </w:rPr>
        <w:t>а/а</w:t>
      </w:r>
    </w:p>
    <w:p w:rsidR="00840D6D" w:rsidRDefault="00840D6D" w:rsidP="00840D6D">
      <w:pPr>
        <w:numPr>
          <w:ilvl w:val="0"/>
          <w:numId w:val="3"/>
        </w:numPr>
        <w:rPr>
          <w:i/>
          <w:sz w:val="18"/>
          <w:szCs w:val="18"/>
          <w:lang w:val="bs-Cyrl-BA"/>
        </w:rPr>
      </w:pPr>
      <w:r>
        <w:rPr>
          <w:i/>
          <w:sz w:val="18"/>
          <w:szCs w:val="18"/>
          <w:lang w:val="bs-Cyrl-BA"/>
        </w:rPr>
        <w:t>наслову</w:t>
      </w:r>
    </w:p>
    <w:p w:rsidR="00840D6D" w:rsidRDefault="00840D6D" w:rsidP="00840D6D">
      <w:pPr>
        <w:ind w:left="360"/>
        <w:rPr>
          <w:i/>
          <w:sz w:val="18"/>
          <w:szCs w:val="18"/>
          <w:lang w:val="bs-Cyrl-BA"/>
        </w:rPr>
      </w:pPr>
    </w:p>
    <w:p w:rsidR="00E17901" w:rsidRPr="009149E7" w:rsidRDefault="00894F34" w:rsidP="00055D22">
      <w:pPr>
        <w:rPr>
          <w:bCs/>
          <w:i/>
          <w:iCs/>
          <w:lang w:val="sr-Latn-BA"/>
        </w:rPr>
      </w:pPr>
      <w:r>
        <w:rPr>
          <w:noProof/>
        </w:rPr>
        <w:drawing>
          <wp:inline distT="0" distB="0" distL="0" distR="0">
            <wp:extent cx="5724525" cy="914400"/>
            <wp:effectExtent l="19050" t="0" r="9525" b="0"/>
            <wp:docPr id="1" name="Picture 22" descr="C:\Users\Administrator\AppData\Local\Microsoft\Windows\Temporary Internet Files\Content.Word\zaglavlj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istrator\AppData\Local\Microsoft\Windows\Temporary Internet Files\Content.Word\zaglavlje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17901" w:rsidRPr="009149E7" w:rsidSect="00B03972">
      <w:footerReference w:type="first" r:id="rId10"/>
      <w:type w:val="continuous"/>
      <w:pgSz w:w="11907" w:h="16840" w:code="9"/>
      <w:pgMar w:top="1134" w:right="1134" w:bottom="1440" w:left="1418" w:header="0" w:footer="432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674" w:rsidRDefault="00685674">
      <w:r>
        <w:separator/>
      </w:r>
    </w:p>
  </w:endnote>
  <w:endnote w:type="continuationSeparator" w:id="1">
    <w:p w:rsidR="00685674" w:rsidRDefault="00685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Times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r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B04" w:rsidRDefault="00767B04" w:rsidP="00767B04">
    <w:pPr>
      <w:pStyle w:val="Footer"/>
    </w:pPr>
    <w:r>
      <w:rPr>
        <w:sz w:val="22"/>
      </w:rPr>
      <w:t xml:space="preserve">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674" w:rsidRDefault="00685674">
      <w:r>
        <w:separator/>
      </w:r>
    </w:p>
  </w:footnote>
  <w:footnote w:type="continuationSeparator" w:id="1">
    <w:p w:rsidR="00685674" w:rsidRDefault="006856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B1083"/>
    <w:multiLevelType w:val="hybridMultilevel"/>
    <w:tmpl w:val="3026B178"/>
    <w:lvl w:ilvl="0" w:tplc="3C108A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A131B1"/>
    <w:multiLevelType w:val="hybridMultilevel"/>
    <w:tmpl w:val="3F0064C6"/>
    <w:lvl w:ilvl="0" w:tplc="5CBE4B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40D68B5"/>
    <w:multiLevelType w:val="hybridMultilevel"/>
    <w:tmpl w:val="5ADAC1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E92325"/>
    <w:multiLevelType w:val="hybridMultilevel"/>
    <w:tmpl w:val="12940158"/>
    <w:lvl w:ilvl="0" w:tplc="AFBEB06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CB7685"/>
    <w:multiLevelType w:val="hybridMultilevel"/>
    <w:tmpl w:val="D1B2491C"/>
    <w:lvl w:ilvl="0" w:tplc="0A84AA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4B023F"/>
    <w:multiLevelType w:val="hybridMultilevel"/>
    <w:tmpl w:val="83782B16"/>
    <w:lvl w:ilvl="0" w:tplc="F72033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BA4A0D"/>
    <w:multiLevelType w:val="hybridMultilevel"/>
    <w:tmpl w:val="26D88328"/>
    <w:lvl w:ilvl="0" w:tplc="1EB4329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7901"/>
    <w:rsid w:val="00001615"/>
    <w:rsid w:val="00001DC5"/>
    <w:rsid w:val="00004B4D"/>
    <w:rsid w:val="00011CAC"/>
    <w:rsid w:val="00023D0B"/>
    <w:rsid w:val="00032087"/>
    <w:rsid w:val="00036781"/>
    <w:rsid w:val="00051AB1"/>
    <w:rsid w:val="00052A9C"/>
    <w:rsid w:val="00055D22"/>
    <w:rsid w:val="00063EEF"/>
    <w:rsid w:val="00067EE1"/>
    <w:rsid w:val="00095C29"/>
    <w:rsid w:val="00096F1C"/>
    <w:rsid w:val="000A07D4"/>
    <w:rsid w:val="000A38A9"/>
    <w:rsid w:val="000B0F68"/>
    <w:rsid w:val="000D042A"/>
    <w:rsid w:val="000D3CD6"/>
    <w:rsid w:val="000E05B7"/>
    <w:rsid w:val="000E272B"/>
    <w:rsid w:val="000E68BA"/>
    <w:rsid w:val="000F56EC"/>
    <w:rsid w:val="000F64EC"/>
    <w:rsid w:val="0011117B"/>
    <w:rsid w:val="0012107D"/>
    <w:rsid w:val="00123946"/>
    <w:rsid w:val="0013339E"/>
    <w:rsid w:val="00140C07"/>
    <w:rsid w:val="001730B3"/>
    <w:rsid w:val="00182EE3"/>
    <w:rsid w:val="00182FC7"/>
    <w:rsid w:val="0019035F"/>
    <w:rsid w:val="001A44BA"/>
    <w:rsid w:val="001B31EA"/>
    <w:rsid w:val="001C6FF0"/>
    <w:rsid w:val="001D0794"/>
    <w:rsid w:val="001D19BD"/>
    <w:rsid w:val="001D5616"/>
    <w:rsid w:val="001E06FE"/>
    <w:rsid w:val="001E1D93"/>
    <w:rsid w:val="001F07D7"/>
    <w:rsid w:val="001F4681"/>
    <w:rsid w:val="00214D37"/>
    <w:rsid w:val="0022076A"/>
    <w:rsid w:val="00220BE4"/>
    <w:rsid w:val="002215B0"/>
    <w:rsid w:val="002277AA"/>
    <w:rsid w:val="00236778"/>
    <w:rsid w:val="00237D93"/>
    <w:rsid w:val="0024366C"/>
    <w:rsid w:val="002521B1"/>
    <w:rsid w:val="00264EBC"/>
    <w:rsid w:val="0026729D"/>
    <w:rsid w:val="002702BD"/>
    <w:rsid w:val="0028378A"/>
    <w:rsid w:val="002873E4"/>
    <w:rsid w:val="002A6C04"/>
    <w:rsid w:val="002C75D5"/>
    <w:rsid w:val="002E4C5F"/>
    <w:rsid w:val="0032083B"/>
    <w:rsid w:val="00321EA7"/>
    <w:rsid w:val="00336315"/>
    <w:rsid w:val="00342196"/>
    <w:rsid w:val="003423B0"/>
    <w:rsid w:val="0034548B"/>
    <w:rsid w:val="003460EA"/>
    <w:rsid w:val="00346519"/>
    <w:rsid w:val="00353203"/>
    <w:rsid w:val="00353DB8"/>
    <w:rsid w:val="003615A9"/>
    <w:rsid w:val="00373E75"/>
    <w:rsid w:val="00373EC8"/>
    <w:rsid w:val="00393CB9"/>
    <w:rsid w:val="003945DF"/>
    <w:rsid w:val="00395FEC"/>
    <w:rsid w:val="003B1B3E"/>
    <w:rsid w:val="003B2B9A"/>
    <w:rsid w:val="003C5529"/>
    <w:rsid w:val="003F2B2F"/>
    <w:rsid w:val="003F4318"/>
    <w:rsid w:val="004009E5"/>
    <w:rsid w:val="00406FE4"/>
    <w:rsid w:val="00413C7A"/>
    <w:rsid w:val="004149F4"/>
    <w:rsid w:val="0042123B"/>
    <w:rsid w:val="00431108"/>
    <w:rsid w:val="00440D94"/>
    <w:rsid w:val="00451A1E"/>
    <w:rsid w:val="004523BF"/>
    <w:rsid w:val="00454F76"/>
    <w:rsid w:val="00457C9F"/>
    <w:rsid w:val="00464F2B"/>
    <w:rsid w:val="00467ED5"/>
    <w:rsid w:val="004750A0"/>
    <w:rsid w:val="004832DD"/>
    <w:rsid w:val="004857D1"/>
    <w:rsid w:val="004A306A"/>
    <w:rsid w:val="004A408F"/>
    <w:rsid w:val="004A6B8A"/>
    <w:rsid w:val="004B0953"/>
    <w:rsid w:val="004B7D4B"/>
    <w:rsid w:val="004C31D6"/>
    <w:rsid w:val="004C714A"/>
    <w:rsid w:val="004D0B61"/>
    <w:rsid w:val="004D479D"/>
    <w:rsid w:val="00502244"/>
    <w:rsid w:val="00511897"/>
    <w:rsid w:val="00547379"/>
    <w:rsid w:val="0055783C"/>
    <w:rsid w:val="00580709"/>
    <w:rsid w:val="00582A00"/>
    <w:rsid w:val="00587AFF"/>
    <w:rsid w:val="005923F4"/>
    <w:rsid w:val="005A2E7A"/>
    <w:rsid w:val="005B2041"/>
    <w:rsid w:val="005C75B6"/>
    <w:rsid w:val="005E3E65"/>
    <w:rsid w:val="005F4E16"/>
    <w:rsid w:val="005F5D99"/>
    <w:rsid w:val="00603463"/>
    <w:rsid w:val="006105A7"/>
    <w:rsid w:val="00613A1C"/>
    <w:rsid w:val="006226BF"/>
    <w:rsid w:val="0062795E"/>
    <w:rsid w:val="00635210"/>
    <w:rsid w:val="00637675"/>
    <w:rsid w:val="00645153"/>
    <w:rsid w:val="00646704"/>
    <w:rsid w:val="00664085"/>
    <w:rsid w:val="006664AB"/>
    <w:rsid w:val="006844D0"/>
    <w:rsid w:val="00685674"/>
    <w:rsid w:val="006B1016"/>
    <w:rsid w:val="006C3C70"/>
    <w:rsid w:val="006E2262"/>
    <w:rsid w:val="006E5F73"/>
    <w:rsid w:val="006F3CE9"/>
    <w:rsid w:val="00710451"/>
    <w:rsid w:val="00716643"/>
    <w:rsid w:val="007200F7"/>
    <w:rsid w:val="00724278"/>
    <w:rsid w:val="00734BFD"/>
    <w:rsid w:val="00742129"/>
    <w:rsid w:val="00766554"/>
    <w:rsid w:val="00767B04"/>
    <w:rsid w:val="00774238"/>
    <w:rsid w:val="00785CB3"/>
    <w:rsid w:val="007A2F50"/>
    <w:rsid w:val="007A3CD6"/>
    <w:rsid w:val="007B117D"/>
    <w:rsid w:val="007C5F11"/>
    <w:rsid w:val="007C6B20"/>
    <w:rsid w:val="007D2603"/>
    <w:rsid w:val="007F1033"/>
    <w:rsid w:val="00804824"/>
    <w:rsid w:val="008167C3"/>
    <w:rsid w:val="00824940"/>
    <w:rsid w:val="00840D6D"/>
    <w:rsid w:val="00841A85"/>
    <w:rsid w:val="00844129"/>
    <w:rsid w:val="00870D20"/>
    <w:rsid w:val="00881291"/>
    <w:rsid w:val="00894F34"/>
    <w:rsid w:val="008A1B98"/>
    <w:rsid w:val="008A2453"/>
    <w:rsid w:val="008D1428"/>
    <w:rsid w:val="008D33CC"/>
    <w:rsid w:val="009031F8"/>
    <w:rsid w:val="009149E7"/>
    <w:rsid w:val="009176A5"/>
    <w:rsid w:val="00923055"/>
    <w:rsid w:val="009239DB"/>
    <w:rsid w:val="00943188"/>
    <w:rsid w:val="00951D45"/>
    <w:rsid w:val="00956142"/>
    <w:rsid w:val="00961351"/>
    <w:rsid w:val="00961F3C"/>
    <w:rsid w:val="00962892"/>
    <w:rsid w:val="00976495"/>
    <w:rsid w:val="009858D2"/>
    <w:rsid w:val="00985AB7"/>
    <w:rsid w:val="009910D4"/>
    <w:rsid w:val="00992D81"/>
    <w:rsid w:val="009A1C78"/>
    <w:rsid w:val="009A56AF"/>
    <w:rsid w:val="009B6C80"/>
    <w:rsid w:val="009E0926"/>
    <w:rsid w:val="009F1DEC"/>
    <w:rsid w:val="00A056E2"/>
    <w:rsid w:val="00A064F6"/>
    <w:rsid w:val="00A22055"/>
    <w:rsid w:val="00A60CF6"/>
    <w:rsid w:val="00A71512"/>
    <w:rsid w:val="00A82124"/>
    <w:rsid w:val="00AA6ADB"/>
    <w:rsid w:val="00AB159C"/>
    <w:rsid w:val="00AB48A3"/>
    <w:rsid w:val="00AE04E5"/>
    <w:rsid w:val="00AF1AF4"/>
    <w:rsid w:val="00AF3C5F"/>
    <w:rsid w:val="00AF7503"/>
    <w:rsid w:val="00B00FFC"/>
    <w:rsid w:val="00B03972"/>
    <w:rsid w:val="00B07AE0"/>
    <w:rsid w:val="00B10EB2"/>
    <w:rsid w:val="00B169C4"/>
    <w:rsid w:val="00B37A06"/>
    <w:rsid w:val="00B50515"/>
    <w:rsid w:val="00B51519"/>
    <w:rsid w:val="00B67742"/>
    <w:rsid w:val="00B82EA0"/>
    <w:rsid w:val="00BA6D50"/>
    <w:rsid w:val="00BB56D7"/>
    <w:rsid w:val="00BC137E"/>
    <w:rsid w:val="00BC3487"/>
    <w:rsid w:val="00BC3E4F"/>
    <w:rsid w:val="00BD28A4"/>
    <w:rsid w:val="00BE17D7"/>
    <w:rsid w:val="00C000C5"/>
    <w:rsid w:val="00C257ED"/>
    <w:rsid w:val="00C50411"/>
    <w:rsid w:val="00C551B0"/>
    <w:rsid w:val="00C61617"/>
    <w:rsid w:val="00C8506F"/>
    <w:rsid w:val="00CB119F"/>
    <w:rsid w:val="00CB1723"/>
    <w:rsid w:val="00CB33F8"/>
    <w:rsid w:val="00CB76E3"/>
    <w:rsid w:val="00CD2C21"/>
    <w:rsid w:val="00CD4FFC"/>
    <w:rsid w:val="00CE4B17"/>
    <w:rsid w:val="00CF784C"/>
    <w:rsid w:val="00D12822"/>
    <w:rsid w:val="00D13D5B"/>
    <w:rsid w:val="00D15612"/>
    <w:rsid w:val="00D25067"/>
    <w:rsid w:val="00D36996"/>
    <w:rsid w:val="00D37549"/>
    <w:rsid w:val="00D41686"/>
    <w:rsid w:val="00D62A5B"/>
    <w:rsid w:val="00D65AB5"/>
    <w:rsid w:val="00D65B97"/>
    <w:rsid w:val="00D710E8"/>
    <w:rsid w:val="00D718D9"/>
    <w:rsid w:val="00D87332"/>
    <w:rsid w:val="00D962CC"/>
    <w:rsid w:val="00DA312E"/>
    <w:rsid w:val="00DB22B3"/>
    <w:rsid w:val="00DC4B89"/>
    <w:rsid w:val="00DE21BA"/>
    <w:rsid w:val="00DE3407"/>
    <w:rsid w:val="00DF4448"/>
    <w:rsid w:val="00E00808"/>
    <w:rsid w:val="00E02EA4"/>
    <w:rsid w:val="00E07F8E"/>
    <w:rsid w:val="00E171EC"/>
    <w:rsid w:val="00E17901"/>
    <w:rsid w:val="00E273B0"/>
    <w:rsid w:val="00E32207"/>
    <w:rsid w:val="00E34907"/>
    <w:rsid w:val="00E34CDF"/>
    <w:rsid w:val="00E44833"/>
    <w:rsid w:val="00E64235"/>
    <w:rsid w:val="00E64E14"/>
    <w:rsid w:val="00E964A4"/>
    <w:rsid w:val="00EE36DD"/>
    <w:rsid w:val="00EF7741"/>
    <w:rsid w:val="00F022B5"/>
    <w:rsid w:val="00F0244E"/>
    <w:rsid w:val="00F1052D"/>
    <w:rsid w:val="00F14A1F"/>
    <w:rsid w:val="00F256D0"/>
    <w:rsid w:val="00F5351D"/>
    <w:rsid w:val="00F53C5D"/>
    <w:rsid w:val="00F5547A"/>
    <w:rsid w:val="00F70B82"/>
    <w:rsid w:val="00F8349D"/>
    <w:rsid w:val="00F92A22"/>
    <w:rsid w:val="00FB5CED"/>
    <w:rsid w:val="00FC4A8B"/>
    <w:rsid w:val="00FD5112"/>
    <w:rsid w:val="00FD52DD"/>
    <w:rsid w:val="00FD69CE"/>
    <w:rsid w:val="00FD7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2603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767B04"/>
    <w:pPr>
      <w:keepNext/>
      <w:outlineLvl w:val="1"/>
    </w:pPr>
    <w:rPr>
      <w:rFonts w:ascii="YUTimes" w:hAnsi="YUTimes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7B0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7B04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basedOn w:val="DefaultParagraphFont"/>
    <w:link w:val="Heading2"/>
    <w:semiHidden/>
    <w:locked/>
    <w:rsid w:val="00767B04"/>
    <w:rPr>
      <w:rFonts w:ascii="YUTimes" w:hAnsi="YUTimes"/>
      <w:b/>
      <w:sz w:val="24"/>
      <w:lang w:val="en-US" w:eastAsia="en-US" w:bidi="ar-SA"/>
    </w:rPr>
  </w:style>
  <w:style w:type="table" w:styleId="TableGrid">
    <w:name w:val="Table Grid"/>
    <w:basedOn w:val="TableNormal"/>
    <w:rsid w:val="006352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qFormat/>
    <w:rsid w:val="00840D6D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A60C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60CF6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0F64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iljana.mocic\Desktop\zaglavlje_vazec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27BF4-AF5E-4E8A-A085-A9222723D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zaglavlje_vazece</Template>
  <TotalTime>35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ZRS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biljana.mocic</dc:creator>
  <cp:lastModifiedBy>biljana.ilic</cp:lastModifiedBy>
  <cp:revision>7</cp:revision>
  <cp:lastPrinted>2019-04-24T08:21:00Z</cp:lastPrinted>
  <dcterms:created xsi:type="dcterms:W3CDTF">2019-04-08T07:09:00Z</dcterms:created>
  <dcterms:modified xsi:type="dcterms:W3CDTF">2019-04-24T08:48:00Z</dcterms:modified>
</cp:coreProperties>
</file>